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AC86C" w14:textId="0F6E9972" w:rsidR="008E18DB" w:rsidRPr="00207615" w:rsidRDefault="008E18DB" w:rsidP="008E18DB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108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531405">
        <w:rPr>
          <w:rFonts w:cs="Arial"/>
          <w:sz w:val="24"/>
          <w:szCs w:val="24"/>
        </w:rPr>
        <w:t>11984</w:t>
      </w:r>
    </w:p>
    <w:p w14:paraId="4A479C18" w14:textId="77777777" w:rsidR="008E18DB" w:rsidRPr="00C51EC1" w:rsidRDefault="008E18DB" w:rsidP="008E18DB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France, Aug 21 – 25,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11F2711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F58C0" w:rsidRPr="00355A5F">
        <w:rPr>
          <w:rFonts w:ascii="Arial" w:hAnsi="Arial"/>
          <w:sz w:val="24"/>
          <w:lang w:val="en-US"/>
        </w:rPr>
        <w:t>8</w:t>
      </w:r>
      <w:r w:rsidR="00F552C4" w:rsidRPr="00355A5F">
        <w:rPr>
          <w:rFonts w:ascii="Arial" w:hAnsi="Arial"/>
          <w:sz w:val="24"/>
          <w:lang w:val="en-US"/>
        </w:rPr>
        <w:t>.</w:t>
      </w:r>
      <w:r w:rsidR="004933DF" w:rsidRPr="00355A5F">
        <w:rPr>
          <w:rFonts w:ascii="Arial" w:hAnsi="Arial"/>
          <w:sz w:val="24"/>
          <w:lang w:val="en-US"/>
        </w:rPr>
        <w:t>2</w:t>
      </w:r>
      <w:r w:rsidR="00EA0A33" w:rsidRPr="00355A5F">
        <w:rPr>
          <w:rFonts w:ascii="Arial" w:hAnsi="Arial"/>
          <w:sz w:val="24"/>
          <w:lang w:val="en-US"/>
        </w:rPr>
        <w:t>2</w:t>
      </w:r>
      <w:r w:rsidR="00691AEC" w:rsidRPr="00355A5F">
        <w:rPr>
          <w:rFonts w:ascii="Arial" w:hAnsi="Arial"/>
          <w:sz w:val="24"/>
          <w:lang w:val="en-US"/>
        </w:rPr>
        <w:t>.</w:t>
      </w:r>
      <w:r w:rsidR="00EC5E34" w:rsidRPr="00355A5F">
        <w:rPr>
          <w:rFonts w:ascii="Arial" w:hAnsi="Arial"/>
          <w:sz w:val="24"/>
          <w:lang w:val="en-US"/>
        </w:rPr>
        <w:t>3</w:t>
      </w:r>
      <w:r w:rsidR="00F552C4" w:rsidRPr="00355A5F">
        <w:rPr>
          <w:rFonts w:ascii="Arial" w:hAnsi="Arial"/>
          <w:sz w:val="24"/>
          <w:lang w:val="en-US"/>
        </w:rPr>
        <w:t>.</w:t>
      </w:r>
      <w:r w:rsidR="00EC5E34" w:rsidRPr="00355A5F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BBBD54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F721D8">
        <w:rPr>
          <w:rFonts w:ascii="Arial" w:hAnsi="Arial"/>
          <w:sz w:val="24"/>
          <w:lang w:val="en-US"/>
        </w:rPr>
        <w:t xml:space="preserve">Simulation results </w:t>
      </w:r>
      <w:r w:rsidR="00701157">
        <w:rPr>
          <w:rFonts w:ascii="Arial" w:hAnsi="Arial"/>
          <w:sz w:val="24"/>
          <w:lang w:val="en-US"/>
        </w:rPr>
        <w:t>for</w:t>
      </w:r>
      <w:r w:rsidR="00930FAB">
        <w:rPr>
          <w:rFonts w:ascii="Arial" w:hAnsi="Arial"/>
          <w:sz w:val="24"/>
          <w:lang w:val="en-US"/>
        </w:rPr>
        <w:t xml:space="preserve"> 1R</w:t>
      </w:r>
      <w:r w:rsidR="00F442AF">
        <w:rPr>
          <w:rFonts w:ascii="Arial" w:hAnsi="Arial"/>
          <w:sz w:val="24"/>
          <w:lang w:val="en-US"/>
        </w:rPr>
        <w:t>x</w:t>
      </w:r>
      <w:r w:rsidR="00701157">
        <w:rPr>
          <w:rFonts w:ascii="Arial" w:hAnsi="Arial"/>
          <w:sz w:val="24"/>
          <w:lang w:val="en-US"/>
        </w:rPr>
        <w:t xml:space="preserve"> </w:t>
      </w:r>
      <w:proofErr w:type="spellStart"/>
      <w:r w:rsidR="00701157">
        <w:rPr>
          <w:rFonts w:ascii="Arial" w:hAnsi="Arial"/>
          <w:sz w:val="24"/>
          <w:lang w:val="en-US"/>
        </w:rPr>
        <w:t>RedCap</w:t>
      </w:r>
      <w:proofErr w:type="spellEnd"/>
      <w:r w:rsidR="00701157">
        <w:rPr>
          <w:rFonts w:ascii="Arial" w:hAnsi="Arial"/>
          <w:sz w:val="24"/>
          <w:lang w:val="en-US"/>
        </w:rPr>
        <w:t xml:space="preserve"> </w:t>
      </w:r>
      <w:r w:rsidR="00930FAB">
        <w:rPr>
          <w:rFonts w:ascii="Arial" w:hAnsi="Arial"/>
          <w:sz w:val="24"/>
          <w:lang w:val="en-US"/>
        </w:rPr>
        <w:t>UEs</w:t>
      </w:r>
      <w:r w:rsidR="00701157">
        <w:rPr>
          <w:rFonts w:ascii="Arial" w:hAnsi="Arial"/>
          <w:sz w:val="24"/>
          <w:lang w:val="en-US"/>
        </w:rPr>
        <w:t xml:space="preserve"> without frequency hopping</w:t>
      </w:r>
      <w:r w:rsidR="00007A5A">
        <w:rPr>
          <w:rFonts w:ascii="Arial" w:hAnsi="Arial"/>
          <w:sz w:val="24"/>
          <w:lang w:val="en-US"/>
        </w:rPr>
        <w:t xml:space="preserve"> – </w:t>
      </w:r>
      <w:r w:rsidR="00163015">
        <w:rPr>
          <w:rFonts w:ascii="Arial" w:hAnsi="Arial"/>
          <w:sz w:val="24"/>
          <w:lang w:val="en-US"/>
        </w:rPr>
        <w:t>updated</w:t>
      </w:r>
      <w:r w:rsidR="00265996">
        <w:rPr>
          <w:rFonts w:ascii="Arial" w:hAnsi="Arial"/>
          <w:sz w:val="24"/>
          <w:lang w:val="en-US"/>
        </w:rPr>
        <w:t xml:space="preserve"> side</w:t>
      </w:r>
      <w:r w:rsidR="00163015">
        <w:rPr>
          <w:rFonts w:ascii="Arial" w:hAnsi="Arial"/>
          <w:sz w:val="24"/>
          <w:lang w:val="en-US"/>
        </w:rPr>
        <w:t>-</w:t>
      </w:r>
      <w:r w:rsidR="00265996">
        <w:rPr>
          <w:rFonts w:ascii="Arial" w:hAnsi="Arial"/>
          <w:sz w:val="24"/>
          <w:lang w:val="en-US"/>
        </w:rPr>
        <w:t>condition for fading channels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2B964906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215FA8">
        <w:rPr>
          <w:rFonts w:ascii="Arial" w:hAnsi="Arial"/>
          <w:sz w:val="24"/>
          <w:lang w:val="en-US"/>
        </w:rPr>
        <w:t>Informat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22B1E66" w14:textId="3D031A91" w:rsidR="00614E1E" w:rsidRPr="00C947FA" w:rsidRDefault="003D2D14" w:rsidP="00C947F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007A5A">
        <w:rPr>
          <w:sz w:val="22"/>
          <w:szCs w:val="22"/>
          <w:lang w:val="en-US"/>
        </w:rPr>
        <w:t>revis</w:t>
      </w:r>
      <w:r w:rsidR="00E045A7">
        <w:rPr>
          <w:sz w:val="22"/>
          <w:szCs w:val="22"/>
          <w:lang w:val="en-US"/>
        </w:rPr>
        <w:t>e</w:t>
      </w:r>
      <w:r w:rsidR="00DC6D23">
        <w:rPr>
          <w:sz w:val="22"/>
          <w:szCs w:val="22"/>
          <w:lang w:val="en-US"/>
        </w:rPr>
        <w:t>d</w:t>
      </w:r>
      <w:r w:rsidR="00E045A7">
        <w:rPr>
          <w:sz w:val="22"/>
          <w:szCs w:val="22"/>
          <w:lang w:val="en-US"/>
        </w:rPr>
        <w:t xml:space="preserve"> </w:t>
      </w:r>
      <w:r w:rsidR="00007A5A">
        <w:rPr>
          <w:sz w:val="22"/>
          <w:szCs w:val="22"/>
          <w:lang w:val="en-US"/>
        </w:rPr>
        <w:t>the simulation</w:t>
      </w:r>
      <w:r w:rsidR="00E045A7">
        <w:rPr>
          <w:sz w:val="22"/>
          <w:szCs w:val="22"/>
          <w:lang w:val="en-US"/>
        </w:rPr>
        <w:t xml:space="preserve"> assumptions for</w:t>
      </w:r>
      <w:r w:rsidR="00DC6D23">
        <w:rPr>
          <w:sz w:val="22"/>
          <w:szCs w:val="22"/>
          <w:lang w:val="en-US"/>
        </w:rPr>
        <w:t xml:space="preserve"> </w:t>
      </w:r>
      <w:r w:rsidR="002E0C0A">
        <w:rPr>
          <w:sz w:val="22"/>
          <w:szCs w:val="22"/>
          <w:lang w:val="en-US"/>
        </w:rPr>
        <w:t>PRS</w:t>
      </w:r>
      <w:r w:rsidR="00E045A7">
        <w:rPr>
          <w:sz w:val="22"/>
          <w:szCs w:val="22"/>
          <w:lang w:val="en-US"/>
        </w:rPr>
        <w:t xml:space="preserve"> measurement accuracy</w:t>
      </w:r>
      <w:r w:rsidR="002E0C0A">
        <w:rPr>
          <w:sz w:val="22"/>
          <w:szCs w:val="22"/>
          <w:lang w:val="en-US"/>
        </w:rPr>
        <w:t xml:space="preserve"> for 1Rx </w:t>
      </w:r>
      <w:proofErr w:type="spellStart"/>
      <w:r w:rsidR="002E0C0A">
        <w:rPr>
          <w:sz w:val="22"/>
          <w:szCs w:val="22"/>
          <w:lang w:val="en-US"/>
        </w:rPr>
        <w:t>RedCap</w:t>
      </w:r>
      <w:proofErr w:type="spellEnd"/>
      <w:r w:rsidR="002E0C0A">
        <w:rPr>
          <w:sz w:val="22"/>
          <w:szCs w:val="22"/>
          <w:lang w:val="en-US"/>
        </w:rPr>
        <w:t xml:space="preserve"> UEs</w:t>
      </w:r>
      <w:r w:rsidR="00E045A7">
        <w:rPr>
          <w:sz w:val="22"/>
          <w:szCs w:val="22"/>
          <w:lang w:val="en-US"/>
        </w:rPr>
        <w:t xml:space="preserve"> with</w:t>
      </w:r>
      <w:r w:rsidR="00930FAB">
        <w:rPr>
          <w:sz w:val="22"/>
          <w:szCs w:val="22"/>
          <w:lang w:val="en-US"/>
        </w:rPr>
        <w:t xml:space="preserve">out frequency hopping </w:t>
      </w:r>
      <w:r w:rsidR="00C947FA">
        <w:rPr>
          <w:sz w:val="22"/>
          <w:szCs w:val="22"/>
          <w:lang w:val="en-US"/>
        </w:rPr>
        <w:t>[1]</w:t>
      </w:r>
      <w:r w:rsidR="005615CD">
        <w:rPr>
          <w:sz w:val="22"/>
          <w:szCs w:val="22"/>
          <w:lang w:val="en-US"/>
        </w:rPr>
        <w:t>.</w:t>
      </w:r>
      <w:r w:rsidR="00915005">
        <w:rPr>
          <w:sz w:val="22"/>
          <w:szCs w:val="22"/>
          <w:lang w:val="en-US"/>
        </w:rPr>
        <w:t xml:space="preserve"> </w:t>
      </w:r>
      <w:r w:rsidR="00B33238">
        <w:rPr>
          <w:sz w:val="22"/>
          <w:szCs w:val="22"/>
          <w:lang w:val="en-US"/>
        </w:rPr>
        <w:t>T</w:t>
      </w:r>
      <w:r w:rsidR="00B716F3">
        <w:rPr>
          <w:sz w:val="22"/>
          <w:szCs w:val="22"/>
          <w:lang w:val="en-US"/>
        </w:rPr>
        <w:t>his paper</w:t>
      </w:r>
      <w:r w:rsidR="00D96A52" w:rsidRPr="00405396">
        <w:rPr>
          <w:sz w:val="22"/>
          <w:szCs w:val="22"/>
          <w:lang w:val="en-US"/>
        </w:rPr>
        <w:t xml:space="preserve"> </w:t>
      </w:r>
      <w:r w:rsidR="00AE0AFD">
        <w:rPr>
          <w:sz w:val="22"/>
          <w:szCs w:val="22"/>
          <w:lang w:val="en-US"/>
        </w:rPr>
        <w:t xml:space="preserve">includes </w:t>
      </w:r>
      <w:r w:rsidR="00EE0EDB">
        <w:rPr>
          <w:sz w:val="22"/>
          <w:szCs w:val="22"/>
          <w:lang w:val="en-US"/>
        </w:rPr>
        <w:t>simulation</w:t>
      </w:r>
      <w:r w:rsidR="00AE0AFD">
        <w:rPr>
          <w:sz w:val="22"/>
          <w:szCs w:val="22"/>
          <w:lang w:val="en-US"/>
        </w:rPr>
        <w:t xml:space="preserve"> results</w:t>
      </w:r>
      <w:r w:rsidR="00104266">
        <w:rPr>
          <w:sz w:val="22"/>
          <w:szCs w:val="22"/>
          <w:lang w:val="en-US"/>
        </w:rPr>
        <w:t xml:space="preserve"> with </w:t>
      </w:r>
      <w:r w:rsidR="00B665DE">
        <w:rPr>
          <w:sz w:val="22"/>
          <w:szCs w:val="22"/>
          <w:lang w:val="en-US"/>
        </w:rPr>
        <w:t>revised side-conditions</w:t>
      </w:r>
      <w:r w:rsidR="00AE0AFD">
        <w:rPr>
          <w:sz w:val="22"/>
          <w:szCs w:val="22"/>
          <w:lang w:val="en-US"/>
        </w:rPr>
        <w:t xml:space="preserve"> </w:t>
      </w:r>
      <w:r w:rsidR="00B23CE9">
        <w:rPr>
          <w:sz w:val="22"/>
          <w:szCs w:val="22"/>
          <w:lang w:val="en-US"/>
        </w:rPr>
        <w:t>for the following</w:t>
      </w:r>
      <w:r w:rsidR="00281457">
        <w:rPr>
          <w:sz w:val="22"/>
          <w:szCs w:val="22"/>
          <w:lang w:val="en-US"/>
        </w:rPr>
        <w:t xml:space="preserve"> measurements</w:t>
      </w:r>
      <w:r w:rsidR="002E2ADA">
        <w:rPr>
          <w:sz w:val="22"/>
          <w:szCs w:val="22"/>
          <w:lang w:val="en-US"/>
        </w:rPr>
        <w:t xml:space="preserve"> in fading propagation</w:t>
      </w:r>
      <w:r w:rsidR="00355A5F">
        <w:rPr>
          <w:sz w:val="22"/>
          <w:szCs w:val="22"/>
          <w:lang w:val="en-US"/>
        </w:rPr>
        <w:t xml:space="preserve"> </w:t>
      </w:r>
      <w:r w:rsidR="002E2ADA">
        <w:rPr>
          <w:sz w:val="22"/>
          <w:szCs w:val="22"/>
          <w:lang w:val="en-US"/>
        </w:rPr>
        <w:t>conditions</w:t>
      </w:r>
      <w:r w:rsidR="00246B9C">
        <w:rPr>
          <w:sz w:val="22"/>
          <w:szCs w:val="22"/>
          <w:lang w:val="en-US"/>
        </w:rPr>
        <w:t>:</w:t>
      </w:r>
    </w:p>
    <w:p w14:paraId="7168746D" w14:textId="68987423" w:rsidR="001D249B" w:rsidRDefault="00B23CE9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UE Rx-Tx time difference</w:t>
      </w:r>
    </w:p>
    <w:p w14:paraId="7CABDF4C" w14:textId="0D7F52CE" w:rsidR="00C11E64" w:rsidRDefault="00B23CE9" w:rsidP="00B23CE9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PRS-RSRP</w:t>
      </w:r>
    </w:p>
    <w:p w14:paraId="783E237C" w14:textId="0BB3F791" w:rsidR="00DC6D23" w:rsidRPr="00B23CE9" w:rsidRDefault="00DC6D23" w:rsidP="00B23CE9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RSTD</w:t>
      </w:r>
    </w:p>
    <w:p w14:paraId="2D765A3B" w14:textId="032C9442" w:rsidR="00C10A07" w:rsidRDefault="00AE0AFD" w:rsidP="00572192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Simulation results for UE Rx-Tx time difference</w:t>
      </w:r>
    </w:p>
    <w:p w14:paraId="38A71DFF" w14:textId="77777777" w:rsidR="00E304CB" w:rsidRPr="00E304CB" w:rsidRDefault="00E304CB" w:rsidP="00E304CB">
      <w:pPr>
        <w:rPr>
          <w:lang w:val="en-US" w:eastAsia="zh-CN"/>
        </w:rPr>
      </w:pP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650"/>
        <w:gridCol w:w="1282"/>
        <w:gridCol w:w="1282"/>
      </w:tblGrid>
      <w:tr w:rsidR="00001ACB" w:rsidRPr="004E4BE5" w14:paraId="2A467D61" w14:textId="77777777" w:rsidTr="00392FBC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AC1C" w14:textId="77777777" w:rsidR="00001ACB" w:rsidRPr="004E4BE5" w:rsidRDefault="00001ACB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5FA0" w14:textId="77777777" w:rsidR="00001ACB" w:rsidRPr="004E4BE5" w:rsidRDefault="00001ACB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5278" w14:textId="77777777" w:rsidR="00001ACB" w:rsidRPr="004E4BE5" w:rsidRDefault="00001ACB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9B29" w14:textId="77777777" w:rsidR="00001ACB" w:rsidRPr="004E4BE5" w:rsidRDefault="00001ACB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5E5F" w14:textId="77777777" w:rsidR="00001ACB" w:rsidRPr="004E4BE5" w:rsidRDefault="00001ACB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21A55" w14:textId="77777777" w:rsidR="00001ACB" w:rsidRDefault="00001ACB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91514" w14:textId="77777777" w:rsidR="00001ACB" w:rsidRDefault="00001ACB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972D" w14:textId="77777777" w:rsidR="00001ACB" w:rsidRPr="004E4BE5" w:rsidRDefault="00001ACB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712786" w:rsidRPr="004E4BE5" w14:paraId="5232B6EE" w14:textId="77777777" w:rsidTr="00392FBC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B898" w14:textId="77777777" w:rsidR="00712786" w:rsidRPr="004E4BE5" w:rsidRDefault="00712786" w:rsidP="0071278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8E91" w14:textId="77777777" w:rsidR="00712786" w:rsidRPr="004E4BE5" w:rsidRDefault="00712786" w:rsidP="0071278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0128" w14:textId="77777777" w:rsidR="00712786" w:rsidRPr="004E4BE5" w:rsidRDefault="00712786" w:rsidP="0071278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2305" w14:textId="77777777" w:rsidR="00712786" w:rsidRPr="004E4BE5" w:rsidRDefault="00712786" w:rsidP="0071278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1A60" w14:textId="77777777" w:rsidR="00712786" w:rsidRPr="004E4BE5" w:rsidRDefault="00712786" w:rsidP="0071278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7C67" w14:textId="77777777" w:rsidR="00712786" w:rsidRPr="004E4BE5" w:rsidRDefault="00712786" w:rsidP="00712786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51FF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8C3C" w14:textId="4DC863AC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3A01F" w14:textId="735F0A62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</w:t>
            </w:r>
            <w:r w:rsidR="00392FB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dB</w:t>
            </w:r>
          </w:p>
        </w:tc>
      </w:tr>
      <w:tr w:rsidR="00841846" w:rsidRPr="004E4BE5" w14:paraId="07D7FF79" w14:textId="77777777" w:rsidTr="00392FBC">
        <w:trPr>
          <w:trHeight w:val="307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09C9A" w14:textId="77777777" w:rsidR="00841846" w:rsidRPr="004E4BE5" w:rsidRDefault="0084184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4BF78" w14:textId="77777777" w:rsidR="00841846" w:rsidRPr="004E4BE5" w:rsidRDefault="0084184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264CB" w14:textId="77777777" w:rsidR="00841846" w:rsidRPr="004E4BE5" w:rsidRDefault="0084184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17F83" w14:textId="77777777" w:rsidR="00841846" w:rsidRPr="004E4BE5" w:rsidRDefault="0084184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58E2C" w14:textId="77777777" w:rsidR="00841846" w:rsidRPr="004E4BE5" w:rsidRDefault="0084184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BEFB2" w14:textId="77777777" w:rsidR="00841846" w:rsidRPr="004E4BE5" w:rsidRDefault="0084184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64F8" w14:textId="77777777" w:rsidR="00841846" w:rsidRDefault="0084184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947C0" w14:textId="5C8EA17B" w:rsidR="00841846" w:rsidRPr="00B14E0D" w:rsidRDefault="00841846" w:rsidP="00712786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B225" w14:textId="66D5D9AD" w:rsidR="00841846" w:rsidRPr="00B14E0D" w:rsidRDefault="00841846" w:rsidP="00712786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712786" w:rsidRPr="004E4BE5" w14:paraId="5020FDCF" w14:textId="77777777" w:rsidTr="00392FBC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EB546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CF25C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A622E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53F60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DD1659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3152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DA39" w14:textId="77777777" w:rsidR="00712786" w:rsidRDefault="00712786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A8D5" w14:textId="2852513E" w:rsidR="00712786" w:rsidRPr="000F03B0" w:rsidRDefault="00AA1D1D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00A1F" w14:textId="567143A2" w:rsidR="00712786" w:rsidRPr="00842879" w:rsidRDefault="00AA1D1D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174</w:t>
            </w:r>
          </w:p>
        </w:tc>
      </w:tr>
      <w:tr w:rsidR="00712786" w:rsidRPr="004E4BE5" w14:paraId="61279677" w14:textId="77777777" w:rsidTr="00392FBC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8F8DE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A04061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29A03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B3797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04ECF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C2274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B260" w14:textId="77777777" w:rsidR="00712786" w:rsidRDefault="00712786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FED8" w14:textId="790382AC" w:rsidR="00712786" w:rsidRPr="00F62AA1" w:rsidRDefault="0074621F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FE5B" w14:textId="59B6D75F" w:rsidR="00712786" w:rsidRPr="005F1657" w:rsidRDefault="00A95144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</w:t>
            </w:r>
          </w:p>
        </w:tc>
      </w:tr>
      <w:tr w:rsidR="00712786" w:rsidRPr="004E4BE5" w14:paraId="01265CEF" w14:textId="77777777" w:rsidTr="00392FBC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A851D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19609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58B58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F9206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1CEF7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BDAAF4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2896" w14:textId="77777777" w:rsidR="00712786" w:rsidRDefault="00712786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C315" w14:textId="4377D5AC" w:rsidR="00712786" w:rsidRPr="00B14E0D" w:rsidRDefault="00712786" w:rsidP="00712786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2E776" w14:textId="350CB490" w:rsidR="00712786" w:rsidRPr="00B14E0D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</w:pPr>
          </w:p>
        </w:tc>
      </w:tr>
      <w:tr w:rsidR="00712786" w:rsidRPr="004E4BE5" w14:paraId="5DCC73D5" w14:textId="77777777" w:rsidTr="00392FBC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BFC1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3637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B36C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0F19" w14:textId="77777777" w:rsidR="00712786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1C42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D237" w14:textId="77777777" w:rsidR="00712786" w:rsidRPr="004E4BE5" w:rsidRDefault="00712786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5157" w14:textId="77777777" w:rsidR="00712786" w:rsidRDefault="00712786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2369" w14:textId="536D4579" w:rsidR="00712786" w:rsidRPr="003D2069" w:rsidRDefault="00A56BB1" w:rsidP="00712786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82B" w14:textId="220F126B" w:rsidR="00712786" w:rsidRPr="004C2EC5" w:rsidRDefault="00A56BB1" w:rsidP="00712786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143</w:t>
            </w:r>
          </w:p>
        </w:tc>
      </w:tr>
    </w:tbl>
    <w:p w14:paraId="6F619070" w14:textId="70BDCD48" w:rsidR="00F547A2" w:rsidRDefault="00954EF0" w:rsidP="002D4918">
      <w:pPr>
        <w:pStyle w:val="Caption"/>
        <w:jc w:val="center"/>
        <w:rPr>
          <w:sz w:val="22"/>
          <w:szCs w:val="22"/>
        </w:rPr>
      </w:pPr>
      <w:r w:rsidRPr="00954EF0">
        <w:rPr>
          <w:sz w:val="22"/>
          <w:szCs w:val="22"/>
        </w:rPr>
        <w:t xml:space="preserve">Table </w:t>
      </w:r>
      <w:r w:rsidRPr="00954EF0">
        <w:rPr>
          <w:sz w:val="22"/>
          <w:szCs w:val="22"/>
        </w:rPr>
        <w:fldChar w:fldCharType="begin"/>
      </w:r>
      <w:r w:rsidRPr="00954EF0">
        <w:rPr>
          <w:sz w:val="22"/>
          <w:szCs w:val="22"/>
        </w:rPr>
        <w:instrText xml:space="preserve"> SEQ Table \* ARABIC </w:instrText>
      </w:r>
      <w:r w:rsidRPr="00954EF0">
        <w:rPr>
          <w:sz w:val="22"/>
          <w:szCs w:val="22"/>
        </w:rPr>
        <w:fldChar w:fldCharType="separate"/>
      </w:r>
      <w:r w:rsidR="00B21C33">
        <w:rPr>
          <w:noProof/>
          <w:sz w:val="22"/>
          <w:szCs w:val="22"/>
        </w:rPr>
        <w:t>1</w:t>
      </w:r>
      <w:r w:rsidRPr="00954EF0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2D4918">
        <w:rPr>
          <w:sz w:val="22"/>
          <w:szCs w:val="22"/>
        </w:rPr>
        <w:t xml:space="preserve">UE Rx-Tx simulation results </w:t>
      </w:r>
      <w:r w:rsidR="00EE12A1">
        <w:rPr>
          <w:sz w:val="22"/>
          <w:szCs w:val="22"/>
        </w:rPr>
        <w:t>for</w:t>
      </w:r>
      <w:r w:rsidR="0057104E">
        <w:rPr>
          <w:sz w:val="22"/>
          <w:szCs w:val="22"/>
        </w:rPr>
        <w:t xml:space="preserve"> FR1</w:t>
      </w:r>
      <w:r w:rsidR="00025A66">
        <w:rPr>
          <w:sz w:val="22"/>
          <w:szCs w:val="22"/>
        </w:rPr>
        <w:t xml:space="preserve"> in</w:t>
      </w:r>
      <w:r w:rsidR="002D4918">
        <w:rPr>
          <w:sz w:val="22"/>
          <w:szCs w:val="22"/>
        </w:rPr>
        <w:t xml:space="preserve"> </w:t>
      </w:r>
      <w:r w:rsidR="00597910">
        <w:rPr>
          <w:sz w:val="22"/>
          <w:szCs w:val="22"/>
        </w:rPr>
        <w:t>TDL-A</w:t>
      </w:r>
      <w:r w:rsidR="00EE12A1">
        <w:rPr>
          <w:sz w:val="22"/>
          <w:szCs w:val="22"/>
        </w:rPr>
        <w:t>.</w:t>
      </w:r>
    </w:p>
    <w:p w14:paraId="0F930702" w14:textId="387536C6" w:rsidR="00E87AC5" w:rsidRPr="00975034" w:rsidRDefault="00E87AC5" w:rsidP="00975034">
      <w:pPr>
        <w:spacing w:after="0"/>
      </w:pPr>
    </w:p>
    <w:p w14:paraId="2F73D436" w14:textId="1F3161D3" w:rsidR="00745888" w:rsidRDefault="00745888">
      <w:pPr>
        <w:spacing w:after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5D892E3E" w14:textId="7B12E99A" w:rsidR="007B53C9" w:rsidRDefault="004735BB" w:rsidP="00C11E64">
      <w:pPr>
        <w:pStyle w:val="Heading1"/>
      </w:pPr>
      <w:r>
        <w:lastRenderedPageBreak/>
        <w:t>Simulation results for PRS-RSRP</w:t>
      </w:r>
    </w:p>
    <w:p w14:paraId="66FA448D" w14:textId="77777777" w:rsidR="00DF03C3" w:rsidRDefault="00DF03C3" w:rsidP="00DF03C3"/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650"/>
        <w:gridCol w:w="1282"/>
        <w:gridCol w:w="1282"/>
      </w:tblGrid>
      <w:tr w:rsidR="00597910" w:rsidRPr="004E4BE5" w14:paraId="6CD0BAE8" w14:textId="77777777" w:rsidTr="00190D0A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AB69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DC53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1552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DB54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1EF9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1213A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4A80E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EFD7" w14:textId="1705D4A5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Accuracy </w:t>
            </w:r>
            <w:r w:rsidR="00256B0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[5%, 95%] (dB)</w:t>
            </w:r>
          </w:p>
        </w:tc>
      </w:tr>
      <w:tr w:rsidR="00597910" w:rsidRPr="004E4BE5" w14:paraId="421EE0BD" w14:textId="77777777" w:rsidTr="00190D0A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5224" w14:textId="77777777" w:rsidR="00597910" w:rsidRPr="004E4BE5" w:rsidRDefault="00597910" w:rsidP="00190D0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0339" w14:textId="77777777" w:rsidR="00597910" w:rsidRPr="004E4BE5" w:rsidRDefault="00597910" w:rsidP="00190D0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7ADE" w14:textId="77777777" w:rsidR="00597910" w:rsidRPr="004E4BE5" w:rsidRDefault="00597910" w:rsidP="00190D0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9CB3" w14:textId="77777777" w:rsidR="00597910" w:rsidRPr="004E4BE5" w:rsidRDefault="00597910" w:rsidP="00190D0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30DA" w14:textId="77777777" w:rsidR="00597910" w:rsidRPr="004E4BE5" w:rsidRDefault="00597910" w:rsidP="00190D0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1363" w14:textId="77777777" w:rsidR="00597910" w:rsidRPr="004E4BE5" w:rsidRDefault="00597910" w:rsidP="00190D0A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E91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93F5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EB54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-10 dB</w:t>
            </w:r>
          </w:p>
        </w:tc>
      </w:tr>
      <w:tr w:rsidR="00597910" w:rsidRPr="004E4BE5" w14:paraId="0A9AEE38" w14:textId="77777777" w:rsidTr="00190D0A">
        <w:trPr>
          <w:trHeight w:val="307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089CD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360D3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6794F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8B2E1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319C8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108C4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0B64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3BA0C" w14:textId="674D0DC2" w:rsidR="00597910" w:rsidRPr="00B14E0D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131C" w14:textId="1215C95C" w:rsidR="00597910" w:rsidRPr="00B14E0D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597910" w:rsidRPr="004E4BE5" w14:paraId="2624A67D" w14:textId="77777777" w:rsidTr="00190D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19409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89183A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345C2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47F167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04D2A9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79DA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A5F1" w14:textId="77777777" w:rsidR="00597910" w:rsidRDefault="00597910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13B" w14:textId="0E9199DB" w:rsidR="00597910" w:rsidRPr="000F03B0" w:rsidRDefault="00597910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573B2">
              <w:rPr>
                <w:rFonts w:ascii="Calibri" w:hAnsi="Calibri" w:cs="Calibri"/>
                <w:sz w:val="22"/>
                <w:szCs w:val="22"/>
              </w:rPr>
              <w:t>4.9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46BD" w14:textId="14E12E92" w:rsidR="00597910" w:rsidRPr="00842879" w:rsidRDefault="00597910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8573B2">
              <w:rPr>
                <w:rFonts w:ascii="Calibri" w:hAnsi="Calibri" w:cs="Calibri"/>
                <w:sz w:val="22"/>
                <w:szCs w:val="22"/>
              </w:rPr>
              <w:t>4.2</w:t>
            </w:r>
          </w:p>
        </w:tc>
      </w:tr>
      <w:tr w:rsidR="00597910" w:rsidRPr="004E4BE5" w14:paraId="38A69D79" w14:textId="77777777" w:rsidTr="00190D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3DD7A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2489E2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A608C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68C3D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EDCE7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D66AE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F61C" w14:textId="77777777" w:rsidR="00597910" w:rsidRDefault="00597910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3BEE" w14:textId="764FCB47" w:rsidR="00597910" w:rsidRPr="00F62AA1" w:rsidRDefault="00597910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9A23AC">
              <w:rPr>
                <w:rFonts w:ascii="Calibri" w:hAnsi="Calibri" w:cs="Calibri"/>
                <w:sz w:val="22"/>
                <w:szCs w:val="22"/>
              </w:rPr>
              <w:t>3.9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F64C" w14:textId="04235E62" w:rsidR="00597910" w:rsidRPr="005F1657" w:rsidRDefault="00597910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9A23AC">
              <w:rPr>
                <w:rFonts w:ascii="Calibri" w:hAnsi="Calibri" w:cs="Calibri"/>
                <w:sz w:val="22"/>
                <w:szCs w:val="22"/>
              </w:rPr>
              <w:t>3.5</w:t>
            </w:r>
          </w:p>
        </w:tc>
      </w:tr>
      <w:tr w:rsidR="00597910" w:rsidRPr="004E4BE5" w14:paraId="614C88DF" w14:textId="77777777" w:rsidTr="00190D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3F8F5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2AC37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59251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B338D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B56118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AAA63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7B8B" w14:textId="77777777" w:rsidR="00597910" w:rsidRDefault="00597910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6CC6" w14:textId="229C1BE2" w:rsidR="00597910" w:rsidRPr="00B14E0D" w:rsidRDefault="00597910" w:rsidP="00190D0A">
            <w:pPr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A345" w14:textId="68DA87E4" w:rsidR="00597910" w:rsidRPr="00B14E0D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</w:rPr>
            </w:pPr>
          </w:p>
        </w:tc>
      </w:tr>
      <w:tr w:rsidR="00597910" w:rsidRPr="004E4BE5" w14:paraId="47BE6924" w14:textId="77777777" w:rsidTr="00190D0A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C820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49CB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C63E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F5AA" w14:textId="77777777" w:rsidR="00597910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5CFE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34C4" w14:textId="77777777" w:rsidR="00597910" w:rsidRPr="004E4BE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41C3" w14:textId="77777777" w:rsidR="00597910" w:rsidRDefault="00597910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815F" w14:textId="334C8829" w:rsidR="00597910" w:rsidRPr="003D2069" w:rsidRDefault="00597910" w:rsidP="00190D0A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66502D">
              <w:rPr>
                <w:rFonts w:ascii="Calibri" w:hAnsi="Calibri" w:cs="Calibri"/>
                <w:sz w:val="22"/>
                <w:szCs w:val="22"/>
              </w:rPr>
              <w:t>4.5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07CF" w14:textId="4B2128F5" w:rsidR="00597910" w:rsidRPr="004C2EC5" w:rsidRDefault="00597910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362DF6">
              <w:rPr>
                <w:rFonts w:ascii="Calibri" w:hAnsi="Calibri" w:cs="Calibri"/>
                <w:sz w:val="22"/>
                <w:szCs w:val="22"/>
              </w:rPr>
              <w:sym w:font="Symbol" w:char="F0B1"/>
            </w:r>
            <w:r w:rsidR="0066502D">
              <w:rPr>
                <w:rFonts w:ascii="Calibri" w:hAnsi="Calibri" w:cs="Calibri"/>
                <w:sz w:val="22"/>
                <w:szCs w:val="22"/>
              </w:rPr>
              <w:t>4.1</w:t>
            </w:r>
          </w:p>
        </w:tc>
      </w:tr>
    </w:tbl>
    <w:p w14:paraId="5851BD2B" w14:textId="4829C6B3" w:rsidR="002744B4" w:rsidRDefault="001A2840" w:rsidP="00EE12A1">
      <w:pPr>
        <w:pStyle w:val="Caption"/>
        <w:jc w:val="center"/>
        <w:rPr>
          <w:sz w:val="22"/>
          <w:szCs w:val="22"/>
        </w:rPr>
      </w:pPr>
      <w:r w:rsidRPr="001A2840">
        <w:rPr>
          <w:sz w:val="22"/>
          <w:szCs w:val="22"/>
        </w:rPr>
        <w:t xml:space="preserve">Table </w:t>
      </w:r>
      <w:r w:rsidRPr="001A2840">
        <w:rPr>
          <w:sz w:val="22"/>
          <w:szCs w:val="22"/>
        </w:rPr>
        <w:fldChar w:fldCharType="begin"/>
      </w:r>
      <w:r w:rsidRPr="001A2840">
        <w:rPr>
          <w:sz w:val="22"/>
          <w:szCs w:val="22"/>
        </w:rPr>
        <w:instrText xml:space="preserve"> SEQ Table \* ARABIC </w:instrText>
      </w:r>
      <w:r w:rsidRPr="001A2840">
        <w:rPr>
          <w:sz w:val="22"/>
          <w:szCs w:val="22"/>
        </w:rPr>
        <w:fldChar w:fldCharType="separate"/>
      </w:r>
      <w:r w:rsidR="00980713">
        <w:rPr>
          <w:noProof/>
          <w:sz w:val="22"/>
          <w:szCs w:val="22"/>
        </w:rPr>
        <w:t>2</w:t>
      </w:r>
      <w:r w:rsidRPr="001A2840">
        <w:rPr>
          <w:sz w:val="22"/>
          <w:szCs w:val="22"/>
        </w:rPr>
        <w:fldChar w:fldCharType="end"/>
      </w:r>
      <w:r>
        <w:rPr>
          <w:sz w:val="22"/>
          <w:szCs w:val="22"/>
        </w:rPr>
        <w:t>:</w:t>
      </w:r>
      <w:r w:rsidR="00EE12A1">
        <w:rPr>
          <w:sz w:val="22"/>
          <w:szCs w:val="22"/>
        </w:rPr>
        <w:t xml:space="preserve"> </w:t>
      </w:r>
      <w:r w:rsidR="00FF6AD1">
        <w:rPr>
          <w:sz w:val="22"/>
          <w:szCs w:val="22"/>
        </w:rPr>
        <w:t>PRS-RSRP</w:t>
      </w:r>
      <w:r w:rsidR="00EE12A1">
        <w:rPr>
          <w:sz w:val="22"/>
          <w:szCs w:val="22"/>
        </w:rPr>
        <w:t xml:space="preserve"> simulation results </w:t>
      </w:r>
      <w:r w:rsidR="00FF6AD1">
        <w:rPr>
          <w:sz w:val="22"/>
          <w:szCs w:val="22"/>
        </w:rPr>
        <w:t>for</w:t>
      </w:r>
      <w:r w:rsidR="00DF4356">
        <w:rPr>
          <w:sz w:val="22"/>
          <w:szCs w:val="22"/>
        </w:rPr>
        <w:t xml:space="preserve"> FR1</w:t>
      </w:r>
      <w:r w:rsidR="0021090F">
        <w:rPr>
          <w:sz w:val="22"/>
          <w:szCs w:val="22"/>
        </w:rPr>
        <w:t xml:space="preserve"> in</w:t>
      </w:r>
      <w:r w:rsidR="00DF4356">
        <w:rPr>
          <w:sz w:val="22"/>
          <w:szCs w:val="22"/>
        </w:rPr>
        <w:t xml:space="preserve"> </w:t>
      </w:r>
      <w:r w:rsidR="00597910">
        <w:rPr>
          <w:sz w:val="22"/>
          <w:szCs w:val="22"/>
        </w:rPr>
        <w:t>TDL-A</w:t>
      </w:r>
      <w:r w:rsidR="00FF6AD1">
        <w:rPr>
          <w:sz w:val="22"/>
          <w:szCs w:val="22"/>
        </w:rPr>
        <w:t>.</w:t>
      </w:r>
    </w:p>
    <w:p w14:paraId="0D677135" w14:textId="5FF0BD86" w:rsidR="00AB5379" w:rsidRDefault="00AB5379">
      <w:pPr>
        <w:pStyle w:val="Heading1"/>
        <w:rPr>
          <w:lang w:val="en-US"/>
        </w:rPr>
      </w:pPr>
      <w:r>
        <w:rPr>
          <w:lang w:val="en-US"/>
        </w:rPr>
        <w:t>Simulation results for RSTD</w:t>
      </w:r>
    </w:p>
    <w:p w14:paraId="034AEBE8" w14:textId="77777777" w:rsidR="00216F7E" w:rsidRDefault="00216F7E" w:rsidP="00216F7E">
      <w:pPr>
        <w:rPr>
          <w:lang w:val="en-US"/>
        </w:rPr>
      </w:pPr>
    </w:p>
    <w:tbl>
      <w:tblPr>
        <w:tblW w:w="8810" w:type="dxa"/>
        <w:jc w:val="center"/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194"/>
        <w:gridCol w:w="650"/>
        <w:gridCol w:w="1547"/>
        <w:gridCol w:w="1547"/>
      </w:tblGrid>
      <w:tr w:rsidR="00216F7E" w:rsidRPr="004E4BE5" w14:paraId="65519108" w14:textId="77777777" w:rsidTr="00DA5FEB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A87E" w14:textId="77777777" w:rsidR="00216F7E" w:rsidRPr="004E4BE5" w:rsidRDefault="00216F7E" w:rsidP="00DA5FEB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B526" w14:textId="77777777" w:rsidR="00216F7E" w:rsidRPr="004E4BE5" w:rsidRDefault="00216F7E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68AA" w14:textId="77777777" w:rsidR="00216F7E" w:rsidRPr="004E4BE5" w:rsidRDefault="00216F7E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3752" w14:textId="77777777" w:rsidR="00216F7E" w:rsidRPr="004E4BE5" w:rsidRDefault="00216F7E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1E68" w14:textId="77777777" w:rsidR="00216F7E" w:rsidRPr="004E4BE5" w:rsidRDefault="00216F7E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F388D" w14:textId="77777777" w:rsidR="00216F7E" w:rsidRDefault="00216F7E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repetitions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9389E" w14:textId="77777777" w:rsidR="00216F7E" w:rsidRDefault="00216F7E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Rx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AC23" w14:textId="77777777" w:rsidR="00216F7E" w:rsidRPr="004E4BE5" w:rsidRDefault="00216F7E" w:rsidP="00190D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0064D4" w:rsidRPr="004E4BE5" w14:paraId="34CDE693" w14:textId="77777777" w:rsidTr="00810457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C357" w14:textId="77777777" w:rsidR="000064D4" w:rsidRPr="004E4BE5" w:rsidRDefault="000064D4" w:rsidP="000064D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9580" w14:textId="77777777" w:rsidR="000064D4" w:rsidRPr="004E4BE5" w:rsidRDefault="000064D4" w:rsidP="000064D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58D9" w14:textId="77777777" w:rsidR="000064D4" w:rsidRPr="004E4BE5" w:rsidRDefault="000064D4" w:rsidP="000064D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2E5D" w14:textId="77777777" w:rsidR="000064D4" w:rsidRPr="004E4BE5" w:rsidRDefault="000064D4" w:rsidP="000064D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5BBC" w14:textId="77777777" w:rsidR="000064D4" w:rsidRPr="004E4BE5" w:rsidRDefault="000064D4" w:rsidP="000064D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0CBF" w14:textId="77777777" w:rsidR="000064D4" w:rsidRPr="004E4BE5" w:rsidRDefault="000064D4" w:rsidP="000064D4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BFE0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C80F6" w14:textId="762FDA2C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dB,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</w:t>
            </w:r>
            <w:r w:rsidR="00D6238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dB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A899" w14:textId="1B3B93BF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dB, </w:t>
            </w: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-1</w:t>
            </w:r>
            <w:r w:rsidR="00D62383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0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dB</w:t>
            </w:r>
          </w:p>
        </w:tc>
      </w:tr>
      <w:tr w:rsidR="000064D4" w:rsidRPr="004E4BE5" w14:paraId="78B96B2E" w14:textId="77777777" w:rsidTr="00810457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6BF1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0F4E3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775E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30EE4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F0E15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F984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3E81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1CF5" w14:textId="59E66FB6" w:rsidR="000064D4" w:rsidRPr="001D2001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B6F3" w14:textId="7858854F" w:rsidR="000064D4" w:rsidRPr="001D2001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0064D4" w:rsidRPr="004E4BE5" w14:paraId="64C6F59D" w14:textId="77777777" w:rsidTr="0081045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7EF9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10055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89AF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CB904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2C25D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69FD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E094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C7C43" w14:textId="5D7FFDCB" w:rsidR="000064D4" w:rsidRPr="00D53866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D5386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107DD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8D85" w14:textId="4DB24FF1" w:rsidR="000064D4" w:rsidRPr="00D53866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D5386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107DD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144</w:t>
            </w:r>
          </w:p>
        </w:tc>
      </w:tr>
      <w:tr w:rsidR="000064D4" w:rsidRPr="004E4BE5" w14:paraId="2CBEF3FF" w14:textId="77777777" w:rsidTr="0081045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314C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80B46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4E07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F34F8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FBA14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5CA5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F571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69A3" w14:textId="65394C28" w:rsidR="000064D4" w:rsidRPr="006C7E31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C7E3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175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BF2C" w14:textId="3D633567" w:rsidR="000064D4" w:rsidRPr="006C7E31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C7E31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74175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77</w:t>
            </w:r>
          </w:p>
        </w:tc>
      </w:tr>
      <w:tr w:rsidR="000064D4" w:rsidRPr="004E4BE5" w14:paraId="5753A75B" w14:textId="77777777" w:rsidTr="0081045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B2DE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AA72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88F2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6D5D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68D8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FB37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312A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6DE5" w14:textId="37540786" w:rsidR="000064D4" w:rsidRPr="00B14E0D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FD55" w14:textId="76FF32FD" w:rsidR="000064D4" w:rsidRPr="00B14E0D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US"/>
              </w:rPr>
            </w:pPr>
          </w:p>
        </w:tc>
      </w:tr>
      <w:tr w:rsidR="000064D4" w:rsidRPr="004E4BE5" w14:paraId="5BDB8E1D" w14:textId="77777777" w:rsidTr="00810457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418E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B9C8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F54A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E43D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AF28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77CE" w14:textId="77777777" w:rsidR="000064D4" w:rsidRPr="004E4BE5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17B7" w14:textId="77777777" w:rsidR="000064D4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B4247" w14:textId="1027B817" w:rsidR="000064D4" w:rsidRPr="00200DDE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200D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87163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72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A750" w14:textId="1EE04DF1" w:rsidR="000064D4" w:rsidRPr="00200DDE" w:rsidRDefault="000064D4" w:rsidP="000064D4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200D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±</w:t>
            </w:r>
            <w:r w:rsidR="0087163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97</w:t>
            </w:r>
          </w:p>
        </w:tc>
      </w:tr>
    </w:tbl>
    <w:p w14:paraId="66343694" w14:textId="47C2E9F9" w:rsidR="00F15669" w:rsidRPr="00954EF0" w:rsidRDefault="00B24329" w:rsidP="00B24329">
      <w:pPr>
        <w:pStyle w:val="Caption"/>
        <w:jc w:val="center"/>
        <w:rPr>
          <w:sz w:val="22"/>
          <w:szCs w:val="22"/>
          <w:lang w:val="en-US" w:eastAsia="zh-CN"/>
        </w:rPr>
      </w:pPr>
      <w:r w:rsidRPr="00B24329">
        <w:rPr>
          <w:sz w:val="22"/>
          <w:szCs w:val="22"/>
        </w:rPr>
        <w:t xml:space="preserve">Table </w:t>
      </w:r>
      <w:r w:rsidRPr="00B24329">
        <w:rPr>
          <w:sz w:val="22"/>
          <w:szCs w:val="22"/>
        </w:rPr>
        <w:fldChar w:fldCharType="begin"/>
      </w:r>
      <w:r w:rsidRPr="00B24329">
        <w:rPr>
          <w:sz w:val="22"/>
          <w:szCs w:val="22"/>
        </w:rPr>
        <w:instrText xml:space="preserve"> SEQ Table \* ARABIC </w:instrText>
      </w:r>
      <w:r w:rsidRPr="00B24329">
        <w:rPr>
          <w:sz w:val="22"/>
          <w:szCs w:val="22"/>
        </w:rPr>
        <w:fldChar w:fldCharType="separate"/>
      </w:r>
      <w:r w:rsidR="00327C6E">
        <w:rPr>
          <w:noProof/>
          <w:sz w:val="22"/>
          <w:szCs w:val="22"/>
        </w:rPr>
        <w:t>3</w:t>
      </w:r>
      <w:r w:rsidRPr="00B24329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F15669">
        <w:rPr>
          <w:sz w:val="22"/>
          <w:szCs w:val="22"/>
        </w:rPr>
        <w:t xml:space="preserve">RSTD simulation results for FR1 in </w:t>
      </w:r>
      <w:r w:rsidR="00216F7E">
        <w:rPr>
          <w:sz w:val="22"/>
          <w:szCs w:val="22"/>
        </w:rPr>
        <w:t>TDL-A</w:t>
      </w:r>
      <w:r w:rsidR="00F15669">
        <w:rPr>
          <w:sz w:val="22"/>
          <w:szCs w:val="22"/>
        </w:rPr>
        <w:t>.</w:t>
      </w:r>
    </w:p>
    <w:p w14:paraId="5468E5BA" w14:textId="77777777" w:rsidR="003937AF" w:rsidRDefault="003937AF" w:rsidP="00AB5379">
      <w:pPr>
        <w:rPr>
          <w:lang w:val="en-US"/>
        </w:rPr>
      </w:pP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708A272" w14:textId="0805B401" w:rsidR="007E33CE" w:rsidRPr="006073C0" w:rsidRDefault="00B5050E" w:rsidP="00016457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 w:rsidR="00FB7D16">
        <w:rPr>
          <w:sz w:val="22"/>
          <w:szCs w:val="22"/>
          <w:lang w:val="en-US"/>
        </w:rPr>
        <w:t>1</w:t>
      </w:r>
      <w:r w:rsidRPr="00532DF6">
        <w:rPr>
          <w:sz w:val="22"/>
          <w:szCs w:val="22"/>
          <w:lang w:val="en-US"/>
        </w:rPr>
        <w:t xml:space="preserve">] </w:t>
      </w:r>
      <w:r w:rsidR="002A6FAC">
        <w:rPr>
          <w:sz w:val="22"/>
          <w:szCs w:val="22"/>
          <w:lang w:val="en-US"/>
        </w:rPr>
        <w:t>R4-2</w:t>
      </w:r>
      <w:r w:rsidR="00001AB7">
        <w:rPr>
          <w:sz w:val="22"/>
          <w:szCs w:val="22"/>
          <w:lang w:val="en-US"/>
        </w:rPr>
        <w:t>3</w:t>
      </w:r>
      <w:r w:rsidR="001163F9">
        <w:rPr>
          <w:sz w:val="22"/>
          <w:szCs w:val="22"/>
          <w:lang w:val="en-US"/>
        </w:rPr>
        <w:t>100</w:t>
      </w:r>
      <w:r w:rsidR="004B6EFC">
        <w:rPr>
          <w:sz w:val="22"/>
          <w:szCs w:val="22"/>
          <w:lang w:val="en-US"/>
        </w:rPr>
        <w:t>75</w:t>
      </w:r>
      <w:r w:rsidR="002A6FAC">
        <w:rPr>
          <w:sz w:val="22"/>
          <w:szCs w:val="22"/>
          <w:lang w:val="en-US"/>
        </w:rPr>
        <w:t xml:space="preserve">, </w:t>
      </w:r>
      <w:r w:rsidR="00BD336E" w:rsidRPr="00BD336E">
        <w:rPr>
          <w:sz w:val="22"/>
          <w:szCs w:val="22"/>
          <w:u w:val="single"/>
          <w:lang w:val="en-US"/>
        </w:rPr>
        <w:t xml:space="preserve">Updated simulation assumptions for 1Rx </w:t>
      </w:r>
      <w:proofErr w:type="spellStart"/>
      <w:r w:rsidR="00BD336E" w:rsidRPr="00BD336E">
        <w:rPr>
          <w:sz w:val="22"/>
          <w:szCs w:val="22"/>
          <w:u w:val="single"/>
          <w:lang w:val="en-US"/>
        </w:rPr>
        <w:t>RedCap</w:t>
      </w:r>
      <w:proofErr w:type="spellEnd"/>
      <w:r w:rsidR="00BD336E" w:rsidRPr="00BD336E">
        <w:rPr>
          <w:sz w:val="22"/>
          <w:szCs w:val="22"/>
          <w:u w:val="single"/>
          <w:lang w:val="en-US"/>
        </w:rPr>
        <w:t xml:space="preserve"> UE PRS measurement without FH</w:t>
      </w:r>
      <w:r w:rsidR="000D37AC" w:rsidRPr="000D37AC">
        <w:rPr>
          <w:sz w:val="22"/>
          <w:szCs w:val="22"/>
          <w:lang w:val="en-US"/>
        </w:rPr>
        <w:t xml:space="preserve">, </w:t>
      </w:r>
      <w:r w:rsidR="000D37AC">
        <w:rPr>
          <w:sz w:val="22"/>
          <w:szCs w:val="22"/>
          <w:lang w:val="en-US"/>
        </w:rPr>
        <w:t>RAN4#10</w:t>
      </w:r>
      <w:r w:rsidR="004B6EFC">
        <w:rPr>
          <w:sz w:val="22"/>
          <w:szCs w:val="22"/>
          <w:lang w:val="en-US"/>
        </w:rPr>
        <w:t>7</w:t>
      </w:r>
    </w:p>
    <w:sectPr w:rsidR="007E33CE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C4801" w14:textId="77777777" w:rsidR="00921F06" w:rsidRDefault="00921F06">
      <w:r>
        <w:separator/>
      </w:r>
    </w:p>
  </w:endnote>
  <w:endnote w:type="continuationSeparator" w:id="0">
    <w:p w14:paraId="3AC26714" w14:textId="77777777" w:rsidR="00921F06" w:rsidRDefault="00921F06">
      <w:r>
        <w:continuationSeparator/>
      </w:r>
    </w:p>
  </w:endnote>
  <w:endnote w:type="continuationNotice" w:id="1">
    <w:p w14:paraId="4BED2F06" w14:textId="77777777" w:rsidR="00921F06" w:rsidRDefault="00921F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DBB6A" w14:textId="77777777" w:rsidR="00921F06" w:rsidRDefault="00921F06">
      <w:r>
        <w:separator/>
      </w:r>
    </w:p>
  </w:footnote>
  <w:footnote w:type="continuationSeparator" w:id="0">
    <w:p w14:paraId="18212E40" w14:textId="77777777" w:rsidR="00921F06" w:rsidRDefault="00921F06">
      <w:r>
        <w:continuationSeparator/>
      </w:r>
    </w:p>
  </w:footnote>
  <w:footnote w:type="continuationNotice" w:id="1">
    <w:p w14:paraId="07658D09" w14:textId="77777777" w:rsidR="00921F06" w:rsidRDefault="00921F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7"/>
  </w:num>
  <w:num w:numId="2" w16cid:durableId="1969165512">
    <w:abstractNumId w:val="29"/>
  </w:num>
  <w:num w:numId="3" w16cid:durableId="1718628361">
    <w:abstractNumId w:val="34"/>
  </w:num>
  <w:num w:numId="4" w16cid:durableId="776868227">
    <w:abstractNumId w:val="9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30"/>
  </w:num>
  <w:num w:numId="8" w16cid:durableId="1021127992">
    <w:abstractNumId w:val="32"/>
  </w:num>
  <w:num w:numId="9" w16cid:durableId="1543594916">
    <w:abstractNumId w:val="15"/>
  </w:num>
  <w:num w:numId="10" w16cid:durableId="1812137763">
    <w:abstractNumId w:val="35"/>
  </w:num>
  <w:num w:numId="11" w16cid:durableId="143402051">
    <w:abstractNumId w:val="27"/>
  </w:num>
  <w:num w:numId="12" w16cid:durableId="1441493678">
    <w:abstractNumId w:val="11"/>
  </w:num>
  <w:num w:numId="13" w16cid:durableId="1827940902">
    <w:abstractNumId w:val="16"/>
  </w:num>
  <w:num w:numId="14" w16cid:durableId="647249780">
    <w:abstractNumId w:val="26"/>
  </w:num>
  <w:num w:numId="15" w16cid:durableId="24913952">
    <w:abstractNumId w:val="25"/>
  </w:num>
  <w:num w:numId="16" w16cid:durableId="94137098">
    <w:abstractNumId w:val="33"/>
  </w:num>
  <w:num w:numId="17" w16cid:durableId="1860047157">
    <w:abstractNumId w:val="8"/>
  </w:num>
  <w:num w:numId="18" w16cid:durableId="492836643">
    <w:abstractNumId w:val="13"/>
  </w:num>
  <w:num w:numId="19" w16cid:durableId="335040837">
    <w:abstractNumId w:val="28"/>
  </w:num>
  <w:num w:numId="20" w16cid:durableId="831725056">
    <w:abstractNumId w:val="5"/>
  </w:num>
  <w:num w:numId="21" w16cid:durableId="1959408877">
    <w:abstractNumId w:val="6"/>
  </w:num>
  <w:num w:numId="22" w16cid:durableId="871188869">
    <w:abstractNumId w:val="3"/>
  </w:num>
  <w:num w:numId="23" w16cid:durableId="757750822">
    <w:abstractNumId w:val="2"/>
  </w:num>
  <w:num w:numId="24" w16cid:durableId="465244020">
    <w:abstractNumId w:val="4"/>
  </w:num>
  <w:num w:numId="25" w16cid:durableId="511069982">
    <w:abstractNumId w:val="7"/>
  </w:num>
  <w:num w:numId="26" w16cid:durableId="656692606">
    <w:abstractNumId w:val="14"/>
  </w:num>
  <w:num w:numId="27" w16cid:durableId="1176073990">
    <w:abstractNumId w:val="24"/>
  </w:num>
  <w:num w:numId="28" w16cid:durableId="1609699393">
    <w:abstractNumId w:val="21"/>
  </w:num>
  <w:num w:numId="29" w16cid:durableId="777798801">
    <w:abstractNumId w:val="20"/>
  </w:num>
  <w:num w:numId="30" w16cid:durableId="651522900">
    <w:abstractNumId w:val="31"/>
  </w:num>
  <w:num w:numId="31" w16cid:durableId="624624340">
    <w:abstractNumId w:val="22"/>
  </w:num>
  <w:num w:numId="32" w16cid:durableId="675887481">
    <w:abstractNumId w:val="10"/>
  </w:num>
  <w:num w:numId="33" w16cid:durableId="2090811929">
    <w:abstractNumId w:val="12"/>
  </w:num>
  <w:num w:numId="34" w16cid:durableId="1904482547">
    <w:abstractNumId w:val="18"/>
  </w:num>
  <w:num w:numId="35" w16cid:durableId="340930529">
    <w:abstractNumId w:val="23"/>
  </w:num>
  <w:num w:numId="36" w16cid:durableId="41054088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ACB"/>
    <w:rsid w:val="00001C5D"/>
    <w:rsid w:val="00001D61"/>
    <w:rsid w:val="00001E8F"/>
    <w:rsid w:val="00001FFD"/>
    <w:rsid w:val="000026AD"/>
    <w:rsid w:val="000026F2"/>
    <w:rsid w:val="00002725"/>
    <w:rsid w:val="0000283F"/>
    <w:rsid w:val="00002CD1"/>
    <w:rsid w:val="00002D31"/>
    <w:rsid w:val="00002E74"/>
    <w:rsid w:val="0000301D"/>
    <w:rsid w:val="000031A5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4D4"/>
    <w:rsid w:val="0000667F"/>
    <w:rsid w:val="0000682A"/>
    <w:rsid w:val="00006C4A"/>
    <w:rsid w:val="00006C8A"/>
    <w:rsid w:val="00006F33"/>
    <w:rsid w:val="000070D3"/>
    <w:rsid w:val="000076CC"/>
    <w:rsid w:val="00007766"/>
    <w:rsid w:val="00007A5A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562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17B53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C85"/>
    <w:rsid w:val="00026DB4"/>
    <w:rsid w:val="00026E27"/>
    <w:rsid w:val="00027229"/>
    <w:rsid w:val="0002755A"/>
    <w:rsid w:val="000276CB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ADD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EBE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B67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EA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4F10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C1F"/>
    <w:rsid w:val="00066DC4"/>
    <w:rsid w:val="00066EC5"/>
    <w:rsid w:val="00066EFF"/>
    <w:rsid w:val="00067195"/>
    <w:rsid w:val="00067530"/>
    <w:rsid w:val="00067DB0"/>
    <w:rsid w:val="00067FC2"/>
    <w:rsid w:val="00070054"/>
    <w:rsid w:val="0007022B"/>
    <w:rsid w:val="00070561"/>
    <w:rsid w:val="00070597"/>
    <w:rsid w:val="00070763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699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78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947"/>
    <w:rsid w:val="00096197"/>
    <w:rsid w:val="000961ED"/>
    <w:rsid w:val="00096909"/>
    <w:rsid w:val="00096933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16B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58D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1DE"/>
    <w:rsid w:val="000A52AF"/>
    <w:rsid w:val="000A561C"/>
    <w:rsid w:val="000A5772"/>
    <w:rsid w:val="000A6601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14B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B0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B3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263"/>
    <w:rsid w:val="00103558"/>
    <w:rsid w:val="001038CE"/>
    <w:rsid w:val="00103AEF"/>
    <w:rsid w:val="00103BAD"/>
    <w:rsid w:val="00104166"/>
    <w:rsid w:val="0010418D"/>
    <w:rsid w:val="001041A5"/>
    <w:rsid w:val="00104258"/>
    <w:rsid w:val="00104266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DD1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1F1D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3F9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87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9B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502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015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4E9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1DF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1DE1"/>
    <w:rsid w:val="001D200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31EE"/>
    <w:rsid w:val="001E32E0"/>
    <w:rsid w:val="001E3571"/>
    <w:rsid w:val="001E37FB"/>
    <w:rsid w:val="001E3ECE"/>
    <w:rsid w:val="001E432B"/>
    <w:rsid w:val="001E440D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DDE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48E4"/>
    <w:rsid w:val="00204E10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673"/>
    <w:rsid w:val="002106A6"/>
    <w:rsid w:val="0021083C"/>
    <w:rsid w:val="0021090F"/>
    <w:rsid w:val="00210999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6F7E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89D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0A3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05F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A65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37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0A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B07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72E"/>
    <w:rsid w:val="00265847"/>
    <w:rsid w:val="00265859"/>
    <w:rsid w:val="002658E7"/>
    <w:rsid w:val="00265996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820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B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959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BEC"/>
    <w:rsid w:val="002B3C2B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68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AD7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C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ADA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BA4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4FD"/>
    <w:rsid w:val="002F1791"/>
    <w:rsid w:val="002F1837"/>
    <w:rsid w:val="002F1B2E"/>
    <w:rsid w:val="002F1CD5"/>
    <w:rsid w:val="002F1DB2"/>
    <w:rsid w:val="002F1FBE"/>
    <w:rsid w:val="002F1FD2"/>
    <w:rsid w:val="002F271A"/>
    <w:rsid w:val="002F278A"/>
    <w:rsid w:val="002F2D1F"/>
    <w:rsid w:val="002F2F91"/>
    <w:rsid w:val="002F3145"/>
    <w:rsid w:val="002F3196"/>
    <w:rsid w:val="002F322A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22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3BB"/>
    <w:rsid w:val="0031453A"/>
    <w:rsid w:val="0031464C"/>
    <w:rsid w:val="0031497B"/>
    <w:rsid w:val="00314C17"/>
    <w:rsid w:val="00314DB0"/>
    <w:rsid w:val="00314DB7"/>
    <w:rsid w:val="00314E97"/>
    <w:rsid w:val="00314ED5"/>
    <w:rsid w:val="00314F95"/>
    <w:rsid w:val="00315017"/>
    <w:rsid w:val="00315600"/>
    <w:rsid w:val="003156A6"/>
    <w:rsid w:val="00315A8C"/>
    <w:rsid w:val="00315CDF"/>
    <w:rsid w:val="00315DEB"/>
    <w:rsid w:val="00315E60"/>
    <w:rsid w:val="00315F4C"/>
    <w:rsid w:val="00315F77"/>
    <w:rsid w:val="00315F8E"/>
    <w:rsid w:val="00315FF0"/>
    <w:rsid w:val="0031615F"/>
    <w:rsid w:val="0031626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C6E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844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A5F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B7F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6B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724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67D4F"/>
    <w:rsid w:val="00370014"/>
    <w:rsid w:val="00370CD8"/>
    <w:rsid w:val="00370CDE"/>
    <w:rsid w:val="00370D19"/>
    <w:rsid w:val="00370DEA"/>
    <w:rsid w:val="00370E6B"/>
    <w:rsid w:val="00370F3D"/>
    <w:rsid w:val="003712A2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A30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2FBC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A92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C7BA0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9A2"/>
    <w:rsid w:val="003D1B40"/>
    <w:rsid w:val="003D1CE3"/>
    <w:rsid w:val="003D1D72"/>
    <w:rsid w:val="003D1DEB"/>
    <w:rsid w:val="003D1EFA"/>
    <w:rsid w:val="003D2021"/>
    <w:rsid w:val="003D203F"/>
    <w:rsid w:val="003D2069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4D8"/>
    <w:rsid w:val="003F2843"/>
    <w:rsid w:val="003F28F9"/>
    <w:rsid w:val="003F29FB"/>
    <w:rsid w:val="003F2AAD"/>
    <w:rsid w:val="003F2D17"/>
    <w:rsid w:val="003F2D45"/>
    <w:rsid w:val="003F2DA5"/>
    <w:rsid w:val="003F2E29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56B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A2C"/>
    <w:rsid w:val="00402B35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0D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29E"/>
    <w:rsid w:val="00421627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0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1F4D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B3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BD5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874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6EFC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EC5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456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3E7A"/>
    <w:rsid w:val="0050467A"/>
    <w:rsid w:val="005048BE"/>
    <w:rsid w:val="00504A81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07E4F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8DD"/>
    <w:rsid w:val="00514BBB"/>
    <w:rsid w:val="005151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081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0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5A4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70D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CA2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9AC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ACA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24A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3A8"/>
    <w:rsid w:val="005974B8"/>
    <w:rsid w:val="00597509"/>
    <w:rsid w:val="00597709"/>
    <w:rsid w:val="005977D3"/>
    <w:rsid w:val="0059780C"/>
    <w:rsid w:val="00597910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2B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3CA4"/>
    <w:rsid w:val="005B4117"/>
    <w:rsid w:val="005B4270"/>
    <w:rsid w:val="005B43A2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190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39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657"/>
    <w:rsid w:val="005F17BA"/>
    <w:rsid w:val="005F1972"/>
    <w:rsid w:val="005F1B36"/>
    <w:rsid w:val="005F1D41"/>
    <w:rsid w:val="005F1E68"/>
    <w:rsid w:val="005F1EEA"/>
    <w:rsid w:val="005F204E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8FC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0F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AFE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06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8A4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02D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B61"/>
    <w:rsid w:val="00672E64"/>
    <w:rsid w:val="00672F0E"/>
    <w:rsid w:val="00673193"/>
    <w:rsid w:val="006731A0"/>
    <w:rsid w:val="006733AB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14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503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3A4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456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1DC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31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AE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16D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786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63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2E3"/>
    <w:rsid w:val="0072553A"/>
    <w:rsid w:val="00725542"/>
    <w:rsid w:val="007255B7"/>
    <w:rsid w:val="007258D2"/>
    <w:rsid w:val="00725C03"/>
    <w:rsid w:val="00725FDB"/>
    <w:rsid w:val="00726394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3BC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054"/>
    <w:rsid w:val="007411C3"/>
    <w:rsid w:val="0074158B"/>
    <w:rsid w:val="0074161B"/>
    <w:rsid w:val="00741750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888"/>
    <w:rsid w:val="00745AAB"/>
    <w:rsid w:val="00745D7A"/>
    <w:rsid w:val="00746184"/>
    <w:rsid w:val="0074621F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4C8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5E4E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BC4"/>
    <w:rsid w:val="00777E61"/>
    <w:rsid w:val="00777FAC"/>
    <w:rsid w:val="00780BA5"/>
    <w:rsid w:val="00780FED"/>
    <w:rsid w:val="00781965"/>
    <w:rsid w:val="00781CE6"/>
    <w:rsid w:val="00781DE0"/>
    <w:rsid w:val="007820D6"/>
    <w:rsid w:val="007822EB"/>
    <w:rsid w:val="00782579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44D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763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0A61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784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A34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248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2F15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5A1"/>
    <w:rsid w:val="008167D2"/>
    <w:rsid w:val="0081682B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59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3F60"/>
    <w:rsid w:val="00834639"/>
    <w:rsid w:val="008346B3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110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846"/>
    <w:rsid w:val="00841A53"/>
    <w:rsid w:val="00842851"/>
    <w:rsid w:val="00842879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3B2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0D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CB"/>
    <w:rsid w:val="00867DEC"/>
    <w:rsid w:val="00867E45"/>
    <w:rsid w:val="008706DB"/>
    <w:rsid w:val="008707E4"/>
    <w:rsid w:val="008707F2"/>
    <w:rsid w:val="008708C0"/>
    <w:rsid w:val="0087147A"/>
    <w:rsid w:val="00871639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1AE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92C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AC0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31F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C8"/>
    <w:rsid w:val="008D008F"/>
    <w:rsid w:val="008D03FE"/>
    <w:rsid w:val="008D05D9"/>
    <w:rsid w:val="008D07CE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8DB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3984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D9E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8F7ED8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3FB"/>
    <w:rsid w:val="00915401"/>
    <w:rsid w:val="00915511"/>
    <w:rsid w:val="009155A4"/>
    <w:rsid w:val="009156AE"/>
    <w:rsid w:val="00915959"/>
    <w:rsid w:val="009159CA"/>
    <w:rsid w:val="00915CAD"/>
    <w:rsid w:val="00915EF2"/>
    <w:rsid w:val="0091600F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06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0A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4A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1C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1FCD"/>
    <w:rsid w:val="009723EA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034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13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698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5E11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3AC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204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B84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3D5D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7AA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16C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D0C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85A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48F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8BC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86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41C"/>
    <w:rsid w:val="00A5455A"/>
    <w:rsid w:val="00A54576"/>
    <w:rsid w:val="00A545ED"/>
    <w:rsid w:val="00A54969"/>
    <w:rsid w:val="00A54B90"/>
    <w:rsid w:val="00A54C66"/>
    <w:rsid w:val="00A54E0A"/>
    <w:rsid w:val="00A54E1A"/>
    <w:rsid w:val="00A5501B"/>
    <w:rsid w:val="00A55131"/>
    <w:rsid w:val="00A552E2"/>
    <w:rsid w:val="00A5548F"/>
    <w:rsid w:val="00A55648"/>
    <w:rsid w:val="00A55717"/>
    <w:rsid w:val="00A5583E"/>
    <w:rsid w:val="00A55AB3"/>
    <w:rsid w:val="00A55C0E"/>
    <w:rsid w:val="00A55F85"/>
    <w:rsid w:val="00A5606A"/>
    <w:rsid w:val="00A561EB"/>
    <w:rsid w:val="00A567AE"/>
    <w:rsid w:val="00A56BB1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5DE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EFE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2F9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144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1D1D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1FDF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E0D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58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149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5DE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287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CAD"/>
    <w:rsid w:val="00B85071"/>
    <w:rsid w:val="00B85105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2D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55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2F"/>
    <w:rsid w:val="00BD1394"/>
    <w:rsid w:val="00BD1591"/>
    <w:rsid w:val="00BD1597"/>
    <w:rsid w:val="00BD1776"/>
    <w:rsid w:val="00BD1782"/>
    <w:rsid w:val="00BD1F0D"/>
    <w:rsid w:val="00BD203E"/>
    <w:rsid w:val="00BD213E"/>
    <w:rsid w:val="00BD2254"/>
    <w:rsid w:val="00BD22F8"/>
    <w:rsid w:val="00BD2697"/>
    <w:rsid w:val="00BD2961"/>
    <w:rsid w:val="00BD336E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1D19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61AA"/>
    <w:rsid w:val="00C06234"/>
    <w:rsid w:val="00C06700"/>
    <w:rsid w:val="00C067AD"/>
    <w:rsid w:val="00C06814"/>
    <w:rsid w:val="00C069B9"/>
    <w:rsid w:val="00C06ACE"/>
    <w:rsid w:val="00C06BE0"/>
    <w:rsid w:val="00C06E6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6B96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0C86"/>
    <w:rsid w:val="00C31031"/>
    <w:rsid w:val="00C3152C"/>
    <w:rsid w:val="00C316C7"/>
    <w:rsid w:val="00C31975"/>
    <w:rsid w:val="00C31C99"/>
    <w:rsid w:val="00C31F4C"/>
    <w:rsid w:val="00C32234"/>
    <w:rsid w:val="00C326D6"/>
    <w:rsid w:val="00C32BCB"/>
    <w:rsid w:val="00C32C34"/>
    <w:rsid w:val="00C32CF5"/>
    <w:rsid w:val="00C3303F"/>
    <w:rsid w:val="00C33251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8F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3A5"/>
    <w:rsid w:val="00C52B1A"/>
    <w:rsid w:val="00C52CCA"/>
    <w:rsid w:val="00C52E8C"/>
    <w:rsid w:val="00C537AD"/>
    <w:rsid w:val="00C537D5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05"/>
    <w:rsid w:val="00C56F41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6DBD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9B6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1F2"/>
    <w:rsid w:val="00C8341D"/>
    <w:rsid w:val="00C83527"/>
    <w:rsid w:val="00C83582"/>
    <w:rsid w:val="00C8390C"/>
    <w:rsid w:val="00C83B69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BBE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AED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E62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0F97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714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28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5E0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A3F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6CF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3BF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228"/>
    <w:rsid w:val="00D35731"/>
    <w:rsid w:val="00D357A8"/>
    <w:rsid w:val="00D358CC"/>
    <w:rsid w:val="00D359EF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B2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866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383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B4C"/>
    <w:rsid w:val="00D85BFA"/>
    <w:rsid w:val="00D85CD8"/>
    <w:rsid w:val="00D85CE4"/>
    <w:rsid w:val="00D85D48"/>
    <w:rsid w:val="00D860ED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5FEB"/>
    <w:rsid w:val="00DA61D9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000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D3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0E7E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3C3"/>
    <w:rsid w:val="00DF048E"/>
    <w:rsid w:val="00DF08B0"/>
    <w:rsid w:val="00DF0975"/>
    <w:rsid w:val="00DF09B0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D53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17F41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C9B"/>
    <w:rsid w:val="00E27F23"/>
    <w:rsid w:val="00E3044C"/>
    <w:rsid w:val="00E30460"/>
    <w:rsid w:val="00E304CB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983"/>
    <w:rsid w:val="00E41AE2"/>
    <w:rsid w:val="00E41EC2"/>
    <w:rsid w:val="00E41ED1"/>
    <w:rsid w:val="00E420AD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77DD8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5D2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33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886"/>
    <w:rsid w:val="00EB1E49"/>
    <w:rsid w:val="00EB2589"/>
    <w:rsid w:val="00EB2820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85"/>
    <w:rsid w:val="00EC0DC1"/>
    <w:rsid w:val="00EC0DED"/>
    <w:rsid w:val="00EC129C"/>
    <w:rsid w:val="00EC1463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68E"/>
    <w:rsid w:val="00EC291B"/>
    <w:rsid w:val="00EC2AB9"/>
    <w:rsid w:val="00EC2B10"/>
    <w:rsid w:val="00EC2D43"/>
    <w:rsid w:val="00EC2DB6"/>
    <w:rsid w:val="00EC2E72"/>
    <w:rsid w:val="00EC31DD"/>
    <w:rsid w:val="00EC324E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5EA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0EDB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49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6D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08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7A7"/>
    <w:rsid w:val="00F479EA"/>
    <w:rsid w:val="00F47A6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AA1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7AA"/>
    <w:rsid w:val="00F9684A"/>
    <w:rsid w:val="00F96AEA"/>
    <w:rsid w:val="00F96EAD"/>
    <w:rsid w:val="00F970D3"/>
    <w:rsid w:val="00F97319"/>
    <w:rsid w:val="00F9732D"/>
    <w:rsid w:val="00F975EB"/>
    <w:rsid w:val="00F979B7"/>
    <w:rsid w:val="00F97AC6"/>
    <w:rsid w:val="00F97C7D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09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C1"/>
    <w:rsid w:val="00FB0875"/>
    <w:rsid w:val="00FB0E65"/>
    <w:rsid w:val="00FB183F"/>
    <w:rsid w:val="00FB197C"/>
    <w:rsid w:val="00FB1A91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5E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8C0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193"/>
    <w:rsid w:val="00FF7568"/>
    <w:rsid w:val="00FF7822"/>
    <w:rsid w:val="00FF7A5A"/>
    <w:rsid w:val="00FF7EE8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18352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4197</cp:revision>
  <cp:lastPrinted>2009-04-22T21:01:00Z</cp:lastPrinted>
  <dcterms:created xsi:type="dcterms:W3CDTF">2020-07-20T16:47:00Z</dcterms:created>
  <dcterms:modified xsi:type="dcterms:W3CDTF">2023-08-11T12:32:00Z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